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31A6E" w14:textId="77777777" w:rsidR="007742EE" w:rsidRDefault="007742EE" w:rsidP="007742E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CLAVERYNG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0B89CA6D" w14:textId="77777777" w:rsidR="007742EE" w:rsidRDefault="007742EE" w:rsidP="007742E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4027709E" w14:textId="77777777" w:rsidR="007742EE" w:rsidRDefault="007742EE" w:rsidP="007742E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4184001" w14:textId="77777777" w:rsidR="007742EE" w:rsidRDefault="007742EE" w:rsidP="007742E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15C41B3" w14:textId="77777777" w:rsidR="007742EE" w:rsidRDefault="007742EE" w:rsidP="007742E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1404</w:t>
      </w:r>
      <w:r>
        <w:rPr>
          <w:rFonts w:cs="Times New Roman"/>
          <w:color w:val="282B30"/>
          <w:szCs w:val="24"/>
          <w:shd w:val="clear" w:color="auto" w:fill="FFFFFF"/>
        </w:rPr>
        <w:tab/>
        <w:t>He served in the garrison of Carmarthen/Newcastle Emlyn under the command</w:t>
      </w:r>
    </w:p>
    <w:p w14:paraId="7B5159F9" w14:textId="77777777" w:rsidR="007742EE" w:rsidRDefault="007742EE" w:rsidP="007742E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of Sir Rustin de Villeneuve(q.v.).</w:t>
      </w:r>
    </w:p>
    <w:p w14:paraId="7AF59FA9" w14:textId="77777777" w:rsidR="007742EE" w:rsidRDefault="007742EE" w:rsidP="007742EE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E101/43/29,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3BFB207D" w14:textId="77777777" w:rsidR="007742EE" w:rsidRDefault="007742EE" w:rsidP="007742EE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2C1A2C42" w14:textId="77777777" w:rsidR="007742EE" w:rsidRDefault="007742EE" w:rsidP="007742E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320B972" w14:textId="77777777" w:rsidR="007742EE" w:rsidRDefault="007742EE" w:rsidP="007742E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976F93F" w14:textId="77777777" w:rsidR="007742EE" w:rsidRDefault="007742EE" w:rsidP="007742EE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23 November 2022</w:t>
      </w:r>
    </w:p>
    <w:p w14:paraId="2F900C8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59358" w14:textId="77777777" w:rsidR="007742EE" w:rsidRDefault="007742EE" w:rsidP="009139A6">
      <w:r>
        <w:separator/>
      </w:r>
    </w:p>
  </w:endnote>
  <w:endnote w:type="continuationSeparator" w:id="0">
    <w:p w14:paraId="59BA870F" w14:textId="77777777" w:rsidR="007742EE" w:rsidRDefault="007742E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7BF8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0CA8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DB49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D3EC1" w14:textId="77777777" w:rsidR="007742EE" w:rsidRDefault="007742EE" w:rsidP="009139A6">
      <w:r>
        <w:separator/>
      </w:r>
    </w:p>
  </w:footnote>
  <w:footnote w:type="continuationSeparator" w:id="0">
    <w:p w14:paraId="3B044F77" w14:textId="77777777" w:rsidR="007742EE" w:rsidRDefault="007742E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155B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E5BC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425C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2EE"/>
    <w:rsid w:val="000666E0"/>
    <w:rsid w:val="002510B7"/>
    <w:rsid w:val="005C130B"/>
    <w:rsid w:val="007742EE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C94A0F"/>
  <w15:chartTrackingRefBased/>
  <w15:docId w15:val="{ACC1E245-35B9-4DFA-91C5-3C26AA5EF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2022-11-30T20:24:00Z</dcterms:created>
  <dcterms:modified xsi:type="dcterms:W3CDTF">2022-11-30T20:25:00Z</dcterms:modified>
</cp:coreProperties>
</file>